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63" w:rsidRPr="005742A8" w:rsidRDefault="00D46763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</w:p>
    <w:p w:rsidR="00D46763" w:rsidRPr="005742A8" w:rsidRDefault="00D46763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D46763" w:rsidRDefault="00D46763" w:rsidP="00342DEE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D46763" w:rsidRDefault="00D46763" w:rsidP="00342DEE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D46763" w:rsidRDefault="00D46763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D46763" w:rsidRDefault="00D46763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D46763" w:rsidRDefault="00D46763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D46763" w:rsidRDefault="00D46763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D46763" w:rsidRDefault="00D46763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763" w:rsidRPr="005742A8" w:rsidRDefault="00D46763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6763" w:rsidRPr="00C86A0D" w:rsidRDefault="00D46763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C86A0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46763" w:rsidRPr="00C86A0D" w:rsidRDefault="00D46763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О РЕЗУЛЬТАТАХ РАССМОТРЕНИЯ ЖИЛИЩНОГО ВОПРОСА ГРАЖДАНИНА</w:t>
      </w:r>
    </w:p>
    <w:p w:rsidR="00D46763" w:rsidRPr="00C86A0D" w:rsidRDefault="00D46763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46763" w:rsidRPr="00C86A0D" w:rsidRDefault="00D46763" w:rsidP="00C86A0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 xml:space="preserve">На основании Вашего заявления 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C86A0D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>___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>__ г.</w:t>
      </w:r>
    </w:p>
    <w:p w:rsidR="00D46763" w:rsidRPr="00C86A0D" w:rsidRDefault="00D46763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по вопросу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86A0D">
        <w:rPr>
          <w:rFonts w:ascii="Times New Roman" w:hAnsi="Times New Roman" w:cs="Times New Roman"/>
          <w:sz w:val="28"/>
          <w:szCs w:val="28"/>
        </w:rPr>
        <w:t>________/</w:t>
      </w:r>
    </w:p>
    <w:p w:rsidR="00D46763" w:rsidRPr="00C86A0D" w:rsidRDefault="00D46763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по результатам рассмотрения Вашего жилищного вопроса 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>__</w:t>
      </w:r>
    </w:p>
    <w:p w:rsidR="00D46763" w:rsidRPr="00C86A0D" w:rsidRDefault="00D46763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86A0D">
        <w:rPr>
          <w:rFonts w:ascii="Times New Roman" w:hAnsi="Times New Roman" w:cs="Times New Roman"/>
          <w:sz w:val="28"/>
          <w:szCs w:val="28"/>
        </w:rPr>
        <w:t>______</w:t>
      </w:r>
    </w:p>
    <w:p w:rsidR="00D46763" w:rsidRPr="00C86A0D" w:rsidRDefault="00D46763" w:rsidP="00C86A0D">
      <w:pPr>
        <w:pStyle w:val="ConsPlusNonformat"/>
        <w:ind w:left="3119"/>
        <w:rPr>
          <w:rFonts w:ascii="Times New Roman" w:hAnsi="Times New Roman" w:cs="Times New Roman"/>
        </w:rPr>
      </w:pPr>
      <w:r w:rsidRPr="00C86A0D">
        <w:rPr>
          <w:rFonts w:ascii="Times New Roman" w:hAnsi="Times New Roman" w:cs="Times New Roman"/>
        </w:rPr>
        <w:t>(содержание жилищного вопроса гражданина)</w:t>
      </w:r>
    </w:p>
    <w:p w:rsidR="00D46763" w:rsidRPr="00C86A0D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Курчанского сельского поселения Темрюкского района </w:t>
      </w:r>
      <w:r w:rsidRPr="00C86A0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C86A0D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>___ 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 xml:space="preserve">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86A0D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86A0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C86A0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46763" w:rsidRPr="00C86A0D" w:rsidRDefault="00D46763" w:rsidP="00C86A0D">
      <w:pPr>
        <w:pStyle w:val="ConsPlusNonformat"/>
        <w:ind w:left="3119"/>
        <w:jc w:val="both"/>
        <w:rPr>
          <w:rFonts w:ascii="Times New Roman" w:hAnsi="Times New Roman" w:cs="Times New Roman"/>
        </w:rPr>
      </w:pPr>
      <w:r w:rsidRPr="00C86A0D">
        <w:rPr>
          <w:rFonts w:ascii="Times New Roman" w:hAnsi="Times New Roman" w:cs="Times New Roman"/>
          <w:sz w:val="28"/>
          <w:szCs w:val="28"/>
        </w:rPr>
        <w:t xml:space="preserve"> </w:t>
      </w:r>
      <w:r w:rsidRPr="00C86A0D">
        <w:rPr>
          <w:rFonts w:ascii="Times New Roman" w:hAnsi="Times New Roman" w:cs="Times New Roman"/>
        </w:rPr>
        <w:t>(наименование постановления администрации)</w:t>
      </w:r>
    </w:p>
    <w:p w:rsidR="00D46763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6763" w:rsidRPr="00C86A0D" w:rsidRDefault="00D46763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</w:rPr>
        <w:t>(содержание постановления администрации по жилищному вопросу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A0D">
        <w:rPr>
          <w:rFonts w:ascii="Times New Roman" w:hAnsi="Times New Roman" w:cs="Times New Roman"/>
        </w:rPr>
        <w:t>гражданина)</w:t>
      </w:r>
    </w:p>
    <w:p w:rsidR="00D46763" w:rsidRPr="00C86A0D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6763" w:rsidRPr="00C86A0D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6763" w:rsidRPr="00C86A0D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86A0D">
        <w:rPr>
          <w:rFonts w:ascii="Times New Roman" w:hAnsi="Times New Roman" w:cs="Times New Roman"/>
          <w:sz w:val="28"/>
          <w:szCs w:val="28"/>
        </w:rPr>
        <w:t>__</w:t>
      </w:r>
    </w:p>
    <w:p w:rsidR="00D46763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763" w:rsidRPr="00C86A0D" w:rsidRDefault="00D46763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вручено лично     ___________        __________________________</w:t>
      </w:r>
    </w:p>
    <w:p w:rsidR="00D46763" w:rsidRDefault="00D46763" w:rsidP="00342DEE">
      <w:pPr>
        <w:pStyle w:val="ConsPlusNonformat"/>
        <w:ind w:left="4253"/>
        <w:jc w:val="both"/>
        <w:rPr>
          <w:rFonts w:ascii="Times New Roman" w:hAnsi="Times New Roman" w:cs="Times New Roman"/>
        </w:rPr>
      </w:pPr>
      <w:r w:rsidRPr="00CD78F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CD78F1">
        <w:rPr>
          <w:rFonts w:ascii="Times New Roman" w:hAnsi="Times New Roman" w:cs="Times New Roman"/>
        </w:rPr>
        <w:t xml:space="preserve"> (Ф.И.О.)</w:t>
      </w:r>
    </w:p>
    <w:p w:rsidR="00D46763" w:rsidRDefault="00D46763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DEE">
        <w:rPr>
          <w:rFonts w:ascii="Times New Roman" w:hAnsi="Times New Roman" w:cs="Times New Roman"/>
          <w:sz w:val="28"/>
          <w:szCs w:val="28"/>
        </w:rPr>
        <w:t>«____» ________________ 20______г.</w:t>
      </w:r>
    </w:p>
    <w:p w:rsidR="00D46763" w:rsidRDefault="00D46763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46763" w:rsidRDefault="00D46763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Отправлено по почте</w:t>
      </w:r>
    </w:p>
    <w:p w:rsidR="00D46763" w:rsidRDefault="00D46763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2DEE">
        <w:rPr>
          <w:rFonts w:ascii="Times New Roman" w:hAnsi="Times New Roman" w:cs="Times New Roman"/>
          <w:sz w:val="28"/>
          <w:szCs w:val="28"/>
        </w:rPr>
        <w:t>«____» ________________ 20______г.</w:t>
      </w:r>
    </w:p>
    <w:p w:rsidR="00D46763" w:rsidRDefault="00D46763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46763" w:rsidRDefault="00D46763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46763" w:rsidRPr="004F2E66" w:rsidRDefault="00D46763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46763" w:rsidRDefault="00D46763" w:rsidP="002526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Курчанского сельского поселения</w:t>
      </w:r>
    </w:p>
    <w:p w:rsidR="00D46763" w:rsidRDefault="00D46763" w:rsidP="002526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В.П.Гришков</w:t>
      </w:r>
    </w:p>
    <w:p w:rsidR="00D46763" w:rsidRDefault="00D46763" w:rsidP="002526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3" w:rsidRPr="003316C9" w:rsidRDefault="00D46763" w:rsidP="0025267B">
      <w:pPr>
        <w:spacing w:after="0" w:line="240" w:lineRule="auto"/>
      </w:pPr>
    </w:p>
    <w:sectPr w:rsidR="00D46763" w:rsidRPr="003316C9" w:rsidSect="00D24EAE">
      <w:headerReference w:type="default" r:id="rId6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763" w:rsidRDefault="00D46763" w:rsidP="00637948">
      <w:pPr>
        <w:spacing w:after="0" w:line="240" w:lineRule="auto"/>
      </w:pPr>
      <w:r>
        <w:separator/>
      </w:r>
    </w:p>
  </w:endnote>
  <w:endnote w:type="continuationSeparator" w:id="0">
    <w:p w:rsidR="00D46763" w:rsidRDefault="00D46763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763" w:rsidRDefault="00D46763" w:rsidP="00637948">
      <w:pPr>
        <w:spacing w:after="0" w:line="240" w:lineRule="auto"/>
      </w:pPr>
      <w:r>
        <w:separator/>
      </w:r>
    </w:p>
  </w:footnote>
  <w:footnote w:type="continuationSeparator" w:id="0">
    <w:p w:rsidR="00D46763" w:rsidRDefault="00D46763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763" w:rsidRDefault="00D46763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D46763" w:rsidRDefault="00D467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40295"/>
    <w:rsid w:val="00076C2F"/>
    <w:rsid w:val="00092033"/>
    <w:rsid w:val="000A60BC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B472B"/>
    <w:rsid w:val="001C3087"/>
    <w:rsid w:val="001E6A6C"/>
    <w:rsid w:val="001E759D"/>
    <w:rsid w:val="001F3106"/>
    <w:rsid w:val="00210D5B"/>
    <w:rsid w:val="00211F6C"/>
    <w:rsid w:val="002343EB"/>
    <w:rsid w:val="002442F0"/>
    <w:rsid w:val="0025267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42DEE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95468"/>
    <w:rsid w:val="004B37A5"/>
    <w:rsid w:val="004D123A"/>
    <w:rsid w:val="004E2790"/>
    <w:rsid w:val="004F2E66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2AF5"/>
    <w:rsid w:val="005A6518"/>
    <w:rsid w:val="005E1A70"/>
    <w:rsid w:val="005F69C4"/>
    <w:rsid w:val="00615C5A"/>
    <w:rsid w:val="00625D8E"/>
    <w:rsid w:val="00627731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B7ACE"/>
    <w:rsid w:val="006C64F8"/>
    <w:rsid w:val="006D270A"/>
    <w:rsid w:val="006F5BC9"/>
    <w:rsid w:val="006F5EE8"/>
    <w:rsid w:val="0070062A"/>
    <w:rsid w:val="00770479"/>
    <w:rsid w:val="0077776A"/>
    <w:rsid w:val="00782F7D"/>
    <w:rsid w:val="007928DD"/>
    <w:rsid w:val="007B0A19"/>
    <w:rsid w:val="007B7E47"/>
    <w:rsid w:val="007E5E84"/>
    <w:rsid w:val="00802224"/>
    <w:rsid w:val="008367CA"/>
    <w:rsid w:val="00840593"/>
    <w:rsid w:val="008A4C21"/>
    <w:rsid w:val="008C37E9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46F38"/>
    <w:rsid w:val="00A64489"/>
    <w:rsid w:val="00AA2F7A"/>
    <w:rsid w:val="00AA33AC"/>
    <w:rsid w:val="00AA49A0"/>
    <w:rsid w:val="00AE683C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B3690"/>
    <w:rsid w:val="00BC77D9"/>
    <w:rsid w:val="00BD7D5B"/>
    <w:rsid w:val="00BE159F"/>
    <w:rsid w:val="00C018FA"/>
    <w:rsid w:val="00C06251"/>
    <w:rsid w:val="00C117F7"/>
    <w:rsid w:val="00C14168"/>
    <w:rsid w:val="00C219DB"/>
    <w:rsid w:val="00C23606"/>
    <w:rsid w:val="00C2368A"/>
    <w:rsid w:val="00C347DB"/>
    <w:rsid w:val="00C44B5A"/>
    <w:rsid w:val="00C832FA"/>
    <w:rsid w:val="00C84EAE"/>
    <w:rsid w:val="00C86A0D"/>
    <w:rsid w:val="00CD5348"/>
    <w:rsid w:val="00CD78F1"/>
    <w:rsid w:val="00CE20F7"/>
    <w:rsid w:val="00CE6663"/>
    <w:rsid w:val="00CE6FD6"/>
    <w:rsid w:val="00D24EAE"/>
    <w:rsid w:val="00D42F58"/>
    <w:rsid w:val="00D46763"/>
    <w:rsid w:val="00D74654"/>
    <w:rsid w:val="00D7711C"/>
    <w:rsid w:val="00D812C9"/>
    <w:rsid w:val="00D85A7F"/>
    <w:rsid w:val="00DC1993"/>
    <w:rsid w:val="00DD6D0A"/>
    <w:rsid w:val="00DE2210"/>
    <w:rsid w:val="00DE7A3A"/>
    <w:rsid w:val="00E01ACA"/>
    <w:rsid w:val="00E0621D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18B3"/>
    <w:rsid w:val="00F43001"/>
    <w:rsid w:val="00F75B53"/>
    <w:rsid w:val="00F8314B"/>
    <w:rsid w:val="00FA0E15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7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87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1535</TotalTime>
  <Pages>1</Pages>
  <Words>251</Words>
  <Characters>1431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cp:lastPrinted>2015-03-31T15:10:00Z</cp:lastPrinted>
  <dcterms:created xsi:type="dcterms:W3CDTF">2014-01-13T14:03:00Z</dcterms:created>
  <dcterms:modified xsi:type="dcterms:W3CDTF">2015-03-31T15:10:00Z</dcterms:modified>
</cp:coreProperties>
</file>